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372F7" w:rsidTr="009372F7" w14:paraId="519B295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2F7" w:rsidRDefault="009372F7" w14:paraId="13E84868" w14:textId="45B6CA0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2F7" w:rsidRDefault="009372F7" w14:paraId="512E807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372F7" w:rsidRDefault="009372F7" w14:paraId="0003486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372F7" w:rsidRDefault="009372F7" w14:paraId="18FD2B8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372F7" w:rsidRDefault="009372F7" w14:paraId="437A9B0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372F7" w:rsidP="009372F7" w:rsidRDefault="009372F7" w14:paraId="488D653D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372F7" w:rsidP="009372F7" w:rsidRDefault="009372F7" w14:paraId="7371BA4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372F7" w:rsidP="009372F7" w:rsidRDefault="009372F7" w14:paraId="6D05712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St-2700/2019</w:t>
      </w:r>
    </w:p>
    <w:p w:rsidR="009372F7" w:rsidP="009372F7" w:rsidRDefault="009372F7" w14:paraId="04D26971" w14:textId="77777777">
      <w:pPr>
        <w:tabs>
          <w:tab w:val="left" w:pos="709"/>
        </w:tabs>
      </w:pPr>
      <w:r>
        <w:t xml:space="preserve"> </w:t>
      </w:r>
    </w:p>
    <w:p w:rsidR="009372F7" w:rsidP="009372F7" w:rsidRDefault="009372F7" w14:paraId="1723D52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372F7" w:rsidP="009372F7" w:rsidRDefault="009372F7" w14:paraId="54B5802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372F7" w:rsidP="009372F7" w:rsidRDefault="009372F7" w14:paraId="520328F8" w14:textId="77777777">
      <w:pPr>
        <w:tabs>
          <w:tab w:val="left" w:pos="709"/>
        </w:tabs>
      </w:pPr>
    </w:p>
    <w:p w:rsidR="009372F7" w:rsidP="009372F7" w:rsidRDefault="009372F7" w14:paraId="5E479E2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372F7" w:rsidP="009372F7" w:rsidRDefault="009372F7" w14:paraId="7C8AA21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372F7" w:rsidP="009372F7" w:rsidRDefault="009372F7" w14:paraId="6D7861F4" w14:textId="77777777">
      <w:pPr>
        <w:tabs>
          <w:tab w:val="left" w:pos="709"/>
        </w:tabs>
      </w:pPr>
    </w:p>
    <w:p w:rsidR="009372F7" w:rsidP="009372F7" w:rsidRDefault="009372F7" w14:paraId="3E52D08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372F7" w:rsidP="009372F7" w:rsidRDefault="009372F7" w14:paraId="0A17249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372F7" w:rsidP="009372F7" w:rsidRDefault="009372F7" w14:paraId="34E2676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372F7" w:rsidP="009372F7" w:rsidRDefault="009372F7" w14:paraId="6CA5B20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372F7" w:rsidP="009372F7" w:rsidRDefault="009372F7" w14:paraId="2BAADD88" w14:textId="77777777">
      <w:pPr>
        <w:tabs>
          <w:tab w:val="left" w:pos="709"/>
        </w:tabs>
      </w:pPr>
    </w:p>
    <w:p w:rsidR="009372F7" w:rsidP="009372F7" w:rsidRDefault="009372F7" w14:paraId="550165F9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9372F7" w:rsidP="009372F7" w:rsidRDefault="009372F7" w14:paraId="31B1EACF" w14:textId="77777777">
      <w:pPr>
        <w:tabs>
          <w:tab w:val="left" w:pos="709"/>
        </w:tabs>
        <w:jc w:val="both"/>
      </w:pPr>
    </w:p>
    <w:p w:rsidR="009372F7" w:rsidP="009372F7" w:rsidRDefault="009372F7" w14:paraId="1189C984" w14:textId="77777777">
      <w:pPr>
        <w:tabs>
          <w:tab w:val="left" w:pos="709"/>
        </w:tabs>
      </w:pPr>
      <w:r>
        <w:t xml:space="preserve"> </w:t>
      </w:r>
      <w:r>
        <w:tab/>
        <w:t>17. St-2700/2019</w:t>
      </w:r>
    </w:p>
    <w:p w:rsidR="009372F7" w:rsidP="009372F7" w:rsidRDefault="009372F7" w14:paraId="6E0476E9" w14:textId="77777777">
      <w:pPr>
        <w:tabs>
          <w:tab w:val="left" w:pos="709"/>
        </w:tabs>
      </w:pPr>
    </w:p>
    <w:p w:rsidR="009372F7" w:rsidP="009372F7" w:rsidRDefault="009372F7" w14:paraId="3C52BE0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372F7" w:rsidP="009372F7" w:rsidRDefault="009372F7" w14:paraId="4D52113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372F7" w:rsidP="009372F7" w:rsidRDefault="009372F7" w14:paraId="606AC3D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9372F7" w:rsidP="009372F7" w:rsidRDefault="009372F7" w14:paraId="7AE8FC87" w14:textId="77777777">
      <w:pPr>
        <w:tabs>
          <w:tab w:val="left" w:pos="709"/>
        </w:tabs>
        <w:ind w:firstLine="708"/>
        <w:jc w:val="both"/>
      </w:pPr>
    </w:p>
    <w:p w:rsidR="009372F7" w:rsidP="009372F7" w:rsidRDefault="009372F7" w14:paraId="572CC1ED" w14:textId="77777777">
      <w:pPr>
        <w:tabs>
          <w:tab w:val="left" w:pos="709"/>
        </w:tabs>
        <w:jc w:val="both"/>
      </w:pPr>
      <w:r>
        <w:t xml:space="preserve">protiv </w:t>
      </w:r>
    </w:p>
    <w:p w:rsidR="009372F7" w:rsidP="009372F7" w:rsidRDefault="009372F7" w14:paraId="6B1876B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372F7" w:rsidP="009372F7" w:rsidRDefault="009372F7" w14:paraId="2490221B" w14:textId="77777777">
      <w:pPr>
        <w:tabs>
          <w:tab w:val="left" w:pos="709"/>
        </w:tabs>
        <w:ind w:left="708"/>
        <w:jc w:val="both"/>
      </w:pPr>
      <w:r>
        <w:tab/>
        <w:t>MARIN BAGO jednostavno društvo s ograničenom odgovornošću za trgovinu i usluge, Velika Gorica, Martina Pl. Tercela 8, OIB: 31329447530</w:t>
      </w:r>
    </w:p>
    <w:p w:rsidR="009372F7" w:rsidP="009372F7" w:rsidRDefault="009372F7" w14:paraId="4879196F" w14:textId="77777777">
      <w:pPr>
        <w:tabs>
          <w:tab w:val="left" w:pos="709"/>
        </w:tabs>
        <w:ind w:left="708"/>
        <w:jc w:val="both"/>
      </w:pPr>
    </w:p>
    <w:p w:rsidR="009372F7" w:rsidP="009372F7" w:rsidRDefault="009372F7" w14:paraId="68D196E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372F7" w:rsidP="009372F7" w:rsidRDefault="009372F7" w14:paraId="4B981FF9" w14:textId="77777777">
      <w:pPr>
        <w:tabs>
          <w:tab w:val="left" w:pos="709"/>
        </w:tabs>
        <w:jc w:val="both"/>
      </w:pPr>
    </w:p>
    <w:p w:rsidR="009372F7" w:rsidP="009372F7" w:rsidRDefault="009372F7" w14:paraId="260F626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372F7" w:rsidP="009372F7" w:rsidRDefault="009372F7" w14:paraId="37400109" w14:textId="77777777">
      <w:pPr>
        <w:tabs>
          <w:tab w:val="left" w:pos="709"/>
        </w:tabs>
      </w:pPr>
    </w:p>
    <w:p w:rsidR="009372F7" w:rsidP="009372F7" w:rsidRDefault="009372F7" w14:paraId="2D747F6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372F7" w:rsidP="009372F7" w:rsidRDefault="009372F7" w14:paraId="694850AE" w14:textId="77777777">
      <w:pPr>
        <w:tabs>
          <w:tab w:val="left" w:pos="709"/>
        </w:tabs>
      </w:pPr>
    </w:p>
    <w:p w:rsidR="009372F7" w:rsidP="009372F7" w:rsidRDefault="009372F7" w14:paraId="164C213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372F7" w:rsidP="009372F7" w:rsidRDefault="009372F7" w14:paraId="01A40EEF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372F7" w:rsidP="009372F7" w:rsidRDefault="009372F7" w14:paraId="0DDD9E46" w14:textId="77777777">
      <w:pPr>
        <w:tabs>
          <w:tab w:val="left" w:pos="709"/>
        </w:tabs>
      </w:pPr>
    </w:p>
    <w:p w:rsidR="009372F7" w:rsidP="009372F7" w:rsidRDefault="009372F7" w14:paraId="0A0DA6C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443ACE4" w14:textId="0443ACE4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372F7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372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72F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72F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72F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72F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372F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72F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372F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7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2F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2F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2F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2F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372F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2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2F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596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2700</izvorni_sadrzaj>
    <derivirana_varijabla naziv="DomainObject.Predmet.Broj_1">2700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listopada 2019.</izvorni_sadrzaj>
    <derivirana_varijabla naziv="DomainObject.Predmet.DatumIzradeOptuznogAkta_1">30. listopada 2019.</derivirana_varijabla>
  </DomainObject.Predmet.DatumIzradeOptuznogAkta>
  <DomainObject.Predmet.DatumIzradeOptuznogAktaFormated>
    <izvorni_sadrzaj>30.10.2019.</izvorni_sadrzaj>
    <derivirana_varijabla naziv="DomainObject.Predmet.DatumIzradeOptuznogAktaFormated_1">30.10.2019.</derivirana_varijabla>
  </DomainObject.Predmet.DatumIzradeOptuznogAktaFormated>
  <DomainObject.Predmet.DatumOsnivanja>
    <izvorni_sadrzaj>30. listopada 2019.</izvorni_sadrzaj>
    <derivirana_varijabla naziv="DomainObject.Predmet.DatumOsnivanja_1">30.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listopada 2019.</izvorni_sadrzaj>
    <derivirana_varijabla naziv="DomainObject.Predmet.DatumPrimitkaOptuznogAkta_1">30.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St-2700/2019</izvorni_sadrzaj>
    <derivirana_varijabla naziv="DomainObject.Predmet.OznakaBroj_1">St-2700/2019</derivirana_varijabla>
  </DomainObject.Predmet.OznakaBroj>
  <DomainObject.Predmet.OznakaBrojOptuznogAkta>
    <izvorni_sadrzaj>04-06-19-4708</izvorni_sadrzaj>
    <derivirana_varijabla naziv="DomainObject.Predmet.OznakaBrojOptuznogAkta_1">04-06-19-4708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BAGO jednostavno društvo s ograničenom odgovornošću za trgovinu i usluge</izvorni_sadrzaj>
    <derivirana_varijabla naziv="DomainObject.Predmet.ProtustrankaFormated_1">  MARIN BAGO jednostavno društvo s ograničenom odgovornošću za trgovinu i usluge</derivirana_varijabla>
  </DomainObject.Predmet.ProtustrankaFormated>
  <DomainObject.Predmet.ProtustrankaFormatedOIB>
    <izvorni_sadrzaj>  MARIN BAGO jednostavno društvo s ograničenom odgovornošću za trgovinu i usluge, OIB 31329447530</izvorni_sadrzaj>
    <derivirana_varijabla naziv="DomainObject.Predmet.ProtustrankaFormatedOIB_1">  MARIN BAGO jednostavno društvo s ograničenom odgovornošću za trgovinu i usluge, OIB 31329447530</derivirana_varijabla>
  </DomainObject.Predmet.ProtustrankaFormatedOIB>
  <DomainObject.Predmet.ProtustrankaFormatedWithAdress>
    <izvorni_sadrzaj> MARIN BAGO jednostavno društvo s ograničenom odgovornošću za trgovinu i usluge, Martina Pl. Tercela 8, 10410 Velika Gorica</izvorni_sadrzaj>
    <derivirana_varijabla naziv="DomainObject.Predmet.ProtustrankaFormatedWithAdress_1"> MARIN BAGO jednostavno društvo s ograničenom odgovornošću za trgovinu i usluge, Martina Pl. Tercela 8, 10410 Velika Gorica</derivirana_varijabla>
  </DomainObject.Predmet.ProtustrankaFormatedWithAdress>
  <DomainObject.Predmet.ProtustrankaFormatedWithAdressOIB>
    <izvorni_sadrzaj> MARIN BAGO jednostavno društvo s ograničenom odgovornošću za trgovinu i usluge, OIB 31329447530, Martina Pl. Tercela 8, 10410 Velika Gorica</izvorni_sadrzaj>
    <derivirana_varijabla naziv="DomainObject.Predmet.ProtustrankaFormatedWithAdressOIB_1"> MARIN BAGO jednostavno društvo s ograničenom odgovornošću za trgovinu i usluge, OIB 31329447530, Martina Pl. Tercela 8, 10410 Velika Gorica</derivirana_varijabla>
  </DomainObject.Predmet.ProtustrankaFormatedWithAdressOIB>
  <DomainObject.Predmet.ProtustrankaWithAdress>
    <izvorni_sadrzaj>MARIN BAGO jednostavno društvo s ograničenom odgovornošću za trgovinu i usluge Martina Pl. Tercela 8, 10410 Velika Gorica</izvorni_sadrzaj>
    <derivirana_varijabla naziv="DomainObject.Predmet.ProtustrankaWithAdress_1">MARIN BAGO jednostavno društvo s ograničenom odgovornošću za trgovinu i usluge Martina Pl. Tercela 8, 10410 Velika Gorica</derivirana_varijabla>
  </DomainObject.Predmet.ProtustrankaWithAdress>
  <DomainObject.Predmet.ProtustrankaWithAdressOIB>
    <izvorni_sadrzaj>MARIN BAGO jednostavno društvo s ograničenom odgovornošću za trgovinu i usluge, OIB 31329447530, Martina Pl. Tercela 8, 10410 Velika Gorica</izvorni_sadrzaj>
    <derivirana_varijabla naziv="DomainObject.Predmet.ProtustrankaWithAdressOIB_1">MARIN BAGO jednostavno društvo s ograničenom odgovornošću za trgovinu i usluge, OIB 31329447530, Martina Pl. Tercela 8, 10410 Velika Gorica</derivirana_varijabla>
  </DomainObject.Predmet.ProtustrankaWithAdressOIB>
  <DomainObject.Predmet.ProtustrankaNazivFormated>
    <izvorni_sadrzaj>MARIN BAGO jednostavno društvo s ograničenom odgovornošću za trgovinu i usluge</izvorni_sadrzaj>
    <derivirana_varijabla naziv="DomainObject.Predmet.ProtustrankaNazivFormated_1">MARIN BAGO jednostavno društvo s ograničenom odgovornošću za trgovinu i usluge</derivirana_varijabla>
  </DomainObject.Predmet.ProtustrankaNazivFormated>
  <DomainObject.Predmet.ProtustrankaNazivFormatedOIB>
    <izvorni_sadrzaj>MARIN BAGO jednostavno društvo s ograničenom odgovornošću za trgovinu i usluge, OIB 31329447530</izvorni_sadrzaj>
    <derivirana_varijabla naziv="DomainObject.Predmet.ProtustrankaNazivFormatedOIB_1">MARIN BAGO jednostavno društvo s ograničenom odgovornošću za trgovinu i usluge, OIB 31329447530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 BAGO jednostavno društvo s ograničenom odgovornošću za trgovinu i usluge</item>
    </izvorni_sadrzaj>
    <derivirana_varijabla naziv="DomainObject.Predmet.ProtuStrankaListFormated_1">
      <item>MARIN BAGO jednostavno društvo s ograničenom odgovornošću za trgovinu i usluge</item>
    </derivirana_varijabla>
  </DomainObject.Predmet.ProtuStrankaListFormated>
  <DomainObject.Predmet.ProtuStrankaListFormatedOIB>
    <izvorni_sadrzaj>
      <item>MARIN BAGO jednostavno društvo s ograničenom odgovornošću za trgovinu i usluge, OIB 31329447530</item>
    </izvorni_sadrzaj>
    <derivirana_varijabla naziv="DomainObject.Predmet.ProtuStrankaListFormatedOIB_1">
      <item>MARIN BAGO jednostavno društvo s ograničenom odgovornošću za trgovinu i usluge, OIB 31329447530</item>
    </derivirana_varijabla>
  </DomainObject.Predmet.ProtuStrankaListFormatedOIB>
  <DomainObject.Predmet.ProtuStrankaListFormatedWithAdress>
    <izvorni_sadrzaj>
      <item>MARIN BAGO jednostavno društvo s ograničenom odgovornošću za trgovinu i usluge, Martina Pl. Tercela 8, 10410 Velika Gorica</item>
    </izvorni_sadrzaj>
    <derivirana_varijabla naziv="DomainObject.Predmet.ProtuStrankaListFormatedWithAdress_1">
      <item>MARIN BAGO jednostavno društvo s ograničenom odgovornošću za trgovinu i usluge, Martina Pl. Tercela 8, 10410 Velika Gorica</item>
    </derivirana_varijabla>
  </DomainObject.Predmet.ProtuStrankaListFormatedWithAdress>
  <DomainObject.Predmet.ProtuStrankaListFormatedWithAdressOIB>
    <izvorni_sadrzaj>
      <item>MARIN BAGO jednostavno društvo s ograničenom odgovornošću za trgovinu i usluge, OIB 31329447530, Martina Pl. Tercela 8, 10410 Velika Gorica</item>
    </izvorni_sadrzaj>
    <derivirana_varijabla naziv="DomainObject.Predmet.ProtuStrankaListFormatedWithAdressOIB_1">
      <item>MARIN BAGO jednostavno društvo s ograničenom odgovornošću za trgovinu i usluge, OIB 31329447530, Martina Pl. Tercela 8, 10410 Velika Gorica</item>
    </derivirana_varijabla>
  </DomainObject.Predmet.ProtuStrankaListFormatedWithAdressOIB>
  <DomainObject.Predmet.ProtuStrankaListNazivFormated>
    <izvorni_sadrzaj>
      <item>MARIN BAGO jednostavno društvo s ograničenom odgovornošću za trgovinu i usluge</item>
    </izvorni_sadrzaj>
    <derivirana_varijabla naziv="DomainObject.Predmet.ProtuStrankaListNazivFormated_1">
      <item>MARIN BAGO jednostavno društvo s ograničenom odgovornošću za trgovinu i usluge</item>
    </derivirana_varijabla>
  </DomainObject.Predmet.ProtuStrankaListNazivFormated>
  <DomainObject.Predmet.ProtuStrankaListNazivFormatedOIB>
    <izvorni_sadrzaj>
      <item>MARIN BAGO jednostavno društvo s ograničenom odgovornošću za trgovinu i usluge, OIB 31329447530</item>
    </izvorni_sadrzaj>
    <derivirana_varijabla naziv="DomainObject.Predmet.ProtuStrankaListNazivFormatedOIB_1">
      <item>MARIN BAGO jednostavno društvo s ograničenom odgovornošću za trgovinu i usluge, OIB 31329447530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 BAGO jednostavno društvo s ograničenom odgovornošću za trgovinu i usluge</izvorni_sadrzaj>
    <derivirana_varijabla naziv="DomainObject.Predmet.ProtustrankaIDrugi_1">MARIN BAGO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MARIN BAGO jednostavno društvo s ograničenom odgovornošću za trgovinu i usluge, OIB 31329447530, Martina Pl. Tercela 8, 10410 Velika Gorica</izvorni_sadrzaj>
    <derivirana_varijabla naziv="DomainObject.Predmet.ProtustrankaIDrugiAdressOIB_1">MARIN BAGO jednostavno društvo s ograničenom odgovornošću za trgovinu i usluge, OIB 31329447530, Martina Pl. Tercela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BAGO jednostavno društvo s ograničenom odgovornošću za trgovinu i usluge</item>
      <item>Financijska agencija</item>
    </izvorni_sadrzaj>
    <derivirana_varijabla naziv="DomainObject.Predmet.SudioniciListNaziv_1">
      <item>MARIN BAGO jednostavno društvo s ograničenom odgovornošću za trgovinu i usluge</item>
      <item>Financijska agencija</item>
    </derivirana_varijabla>
  </DomainObject.Predmet.SudioniciListNaziv>
  <DomainObject.Predmet.SudioniciListAdressOIB>
    <izvorni_sadrzaj>
      <item>MARIN BAGO jednostavno društvo s ograničenom odgovornošću za trgovinu i usluge, OIB 31329447530, Martina Pl. Tercela 8,10410 Velika Gorica</item>
      <item>Financijska agencija, OIB 85821130368, TRG SVIBANJSKIH ŽRTAVA 1995. 1,10000 Zagreb</item>
    </izvorni_sadrzaj>
    <derivirana_varijabla naziv="DomainObject.Predmet.SudioniciListAdressOIB_1">
      <item>MARIN BAGO jednostavno društvo s ograničenom odgovornošću za trgovinu i usluge, OIB 31329447530, Martina Pl. Tercela 8,10410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31329447530</item>
      <item>, OIB 85821130368</item>
    </izvorni_sadrzaj>
    <derivirana_varijabla naziv="DomainObject.Predmet.SudioniciListNazivOIB_1">
      <item>, OIB 31329447530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2019.</izvorni_sadrzaj>
    <derivirana_varijabla naziv="DomainObject.Predmet.DatumPocetkaProcesa_1">30.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149</properties:Words>
  <properties:Characters>881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